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490CA2" w:rsidP="00EB5A9D">
      <w:pPr>
        <w:pStyle w:val="Heading1"/>
      </w:pPr>
      <w:bookmarkStart w:id="0" w:name="_GoBack"/>
      <w:bookmarkEnd w:id="0"/>
      <w:r>
        <w:t>4 Simple Steps for Making Positive Affirmations Work for You</w:t>
      </w:r>
    </w:p>
    <w:p w:rsidR="00EB5A9D" w:rsidRDefault="00EB5A9D" w:rsidP="00EB5A9D"/>
    <w:p w:rsidR="00EB5A9D" w:rsidRDefault="00490CA2" w:rsidP="00EB5A9D">
      <w:r>
        <w:t>Positive affirmations are one of the most powerful tools that you can use to create a meaningful, successful, and fulfilling life. Many people have developed powerful affirmations that bring about change in their behaviors and circumstances. When you delib</w:t>
      </w:r>
      <w:r>
        <w:t>erately use positive affirmations the effect on your life will not only be powerful, but you will have a much higher chance of achieving your goals. If you want to make sure that your positive affirmations work for you, you’ll want to follow these four sim</w:t>
      </w:r>
      <w:r>
        <w:t xml:space="preserve">ple steps. </w:t>
      </w:r>
    </w:p>
    <w:p w:rsidR="002F1D0B" w:rsidRDefault="002F1D0B" w:rsidP="00EB5A9D"/>
    <w:p w:rsidR="002F1D0B" w:rsidRDefault="00490CA2" w:rsidP="00EB5A9D">
      <w:pPr>
        <w:rPr>
          <w:b/>
        </w:rPr>
      </w:pPr>
      <w:r>
        <w:rPr>
          <w:b/>
        </w:rPr>
        <w:t>Start with Daily Affirmations</w:t>
      </w:r>
    </w:p>
    <w:p w:rsidR="00233749" w:rsidRDefault="00490CA2" w:rsidP="00EB5A9D">
      <w:r>
        <w:t>Start your journey to manifesting all your desires with daily affirmations. Daily affirmations are statements that describe your goals in their completed states. You improve your physical health with regular physi</w:t>
      </w:r>
      <w:r>
        <w:t>cal exercises, so you should be using daily affirmations as a mental exercise for your mind, as well as your perception. When you repeat your positive affirmations daily, and you believe in them, you can start to create a positive change in your life.</w:t>
      </w:r>
    </w:p>
    <w:p w:rsidR="00233749" w:rsidRDefault="00233749" w:rsidP="00EB5A9D"/>
    <w:p w:rsidR="00233749" w:rsidRDefault="00490CA2" w:rsidP="00EB5A9D">
      <w:pPr>
        <w:rPr>
          <w:b/>
        </w:rPr>
      </w:pPr>
      <w:r>
        <w:rPr>
          <w:b/>
        </w:rPr>
        <w:t>Vis</w:t>
      </w:r>
      <w:r>
        <w:rPr>
          <w:b/>
        </w:rPr>
        <w:t>ualization</w:t>
      </w:r>
    </w:p>
    <w:p w:rsidR="002B7EA2" w:rsidRDefault="00490CA2" w:rsidP="00EB5A9D">
      <w:r>
        <w:t xml:space="preserve">Positive affirmations are much more effective when you use them with dynamic visualization. Combining your affirmations with visualization techniques is a great way to speed up your manifestations. </w:t>
      </w:r>
      <w:r w:rsidR="002751DB">
        <w:t xml:space="preserve">Instead of merely writing your affirmations down and repeating them out loud, you should also visualize the outcome that you want to see. </w:t>
      </w:r>
      <w:r w:rsidR="00F341CD">
        <w:t xml:space="preserve">Not only do visual images motivate you and make you feel the changes, but they can also prepare you mentally for the challenges that you will need to overcome during the process of achieving your goals. </w:t>
      </w:r>
    </w:p>
    <w:p w:rsidR="002751DB" w:rsidRDefault="002751DB" w:rsidP="00EB5A9D"/>
    <w:p w:rsidR="002751DB" w:rsidRDefault="00490CA2" w:rsidP="00EB5A9D">
      <w:pPr>
        <w:rPr>
          <w:b/>
        </w:rPr>
      </w:pPr>
      <w:r>
        <w:rPr>
          <w:b/>
        </w:rPr>
        <w:t>Avoid Writing Negative Sentences</w:t>
      </w:r>
    </w:p>
    <w:p w:rsidR="00765141" w:rsidRDefault="00490CA2" w:rsidP="00EB5A9D">
      <w:r>
        <w:t>In your high school English class, you were taught the difference between affirmative, negative, and interrogative sentences. Stop using negative sentences, like "I no longer suffer f</w:t>
      </w:r>
      <w:r>
        <w:t>rom migraines," and consciously convert them into positive affirmations, like "I live a pain-free life." When you try to conceive a negative statement or thought in your mind, you have to convert it to a positive statement if you want it to be effective.</w:t>
      </w:r>
    </w:p>
    <w:p w:rsidR="00F207CC" w:rsidRDefault="00F207CC" w:rsidP="00EB5A9D">
      <w:pPr>
        <w:rPr>
          <w:b/>
        </w:rPr>
      </w:pPr>
    </w:p>
    <w:p w:rsidR="00F207CC" w:rsidRDefault="00490CA2" w:rsidP="00EB5A9D">
      <w:pPr>
        <w:rPr>
          <w:b/>
        </w:rPr>
      </w:pPr>
      <w:r>
        <w:rPr>
          <w:b/>
        </w:rPr>
        <w:t>Include Emotions</w:t>
      </w:r>
    </w:p>
    <w:p w:rsidR="00A02C46" w:rsidRDefault="00490CA2" w:rsidP="00EB5A9D">
      <w:r>
        <w:lastRenderedPageBreak/>
        <w:t>Powerful and effective affirmations must include content, positivity, and emotion. The content is describing the specific outcome that you are hoping to achieve, while positivity provides for the elimination of negative vibrations. The emo</w:t>
      </w:r>
      <w:r>
        <w:t>tion is what gets to the heart of how you feel about the outcome you're hoping to achieve. If you want more powerful affirmations, you have to include all of these elements.</w:t>
      </w:r>
    </w:p>
    <w:p w:rsidR="00F341CD" w:rsidRDefault="00F341CD" w:rsidP="00EB5A9D"/>
    <w:p w:rsidR="00F341CD" w:rsidRPr="00F341CD" w:rsidRDefault="00490CA2" w:rsidP="00EB5A9D">
      <w:r>
        <w:t>Affirmations can program your mind and can be a powerful tool for changing your m</w:t>
      </w:r>
      <w:r>
        <w:t>ood, state of mind, and for manifesting a change in your life.</w:t>
      </w:r>
    </w:p>
    <w:p w:rsidR="007C4121" w:rsidRDefault="007C4121"/>
    <w:sectPr w:rsidR="007C4121"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121"/>
    <w:rsid w:val="00233749"/>
    <w:rsid w:val="002751DB"/>
    <w:rsid w:val="002B7EA2"/>
    <w:rsid w:val="002F1D0B"/>
    <w:rsid w:val="00490CA2"/>
    <w:rsid w:val="0064063D"/>
    <w:rsid w:val="00660AAD"/>
    <w:rsid w:val="00765141"/>
    <w:rsid w:val="007C4121"/>
    <w:rsid w:val="00956670"/>
    <w:rsid w:val="0098224D"/>
    <w:rsid w:val="00A02C46"/>
    <w:rsid w:val="00EB5A9D"/>
    <w:rsid w:val="00ED7616"/>
    <w:rsid w:val="00F207CC"/>
    <w:rsid w:val="00F34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2F19EA9E-0A4D-AB40-B6E5-858FA25BF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428</Words>
  <Characters>2249</Characters>
  <Application>Microsoft Office Word</Application>
  <DocSecurity>0</DocSecurity>
  <Lines>49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2019-04-25T22:37:00Z</dcterms:created>
  <dcterms:modified xsi:type="dcterms:W3CDTF">2019-04-25T22:37:00Z</dcterms:modified>
  <cp:category/>
</cp:coreProperties>
</file>